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2ABD4E" w14:textId="77777777" w:rsidR="00A65494" w:rsidRPr="002F40C6" w:rsidRDefault="00FF1EF7" w:rsidP="000439FD">
      <w:pPr>
        <w:tabs>
          <w:tab w:val="left" w:pos="720"/>
        </w:tabs>
        <w:spacing w:line="360" w:lineRule="auto"/>
        <w:rPr>
          <w:rFonts w:ascii="Arial" w:hAnsi="Arial" w:cs="Arial"/>
          <w:b/>
          <w:lang w:val="id-ID"/>
        </w:rPr>
      </w:pPr>
      <w:r w:rsidRPr="002F40C6">
        <w:rPr>
          <w:rFonts w:ascii="Arial" w:hAnsi="Arial" w:cs="Arial"/>
          <w:b/>
        </w:rPr>
        <w:t xml:space="preserve">DAFTAR </w:t>
      </w:r>
      <w:r w:rsidR="00423D16" w:rsidRPr="002F40C6">
        <w:rPr>
          <w:rFonts w:ascii="Arial" w:hAnsi="Arial" w:cs="Arial"/>
          <w:b/>
          <w:lang w:val="id-ID"/>
        </w:rPr>
        <w:t>GAMBAR</w:t>
      </w:r>
      <w:r w:rsidR="00804C56" w:rsidRPr="002F40C6">
        <w:rPr>
          <w:rFonts w:ascii="Arial" w:hAnsi="Arial" w:cs="Arial"/>
          <w:b/>
        </w:rPr>
        <w:tab/>
      </w:r>
    </w:p>
    <w:p w14:paraId="41AD3666" w14:textId="2E65A318" w:rsidR="00B07615" w:rsidRPr="002F40C6" w:rsidRDefault="00804C56" w:rsidP="000439FD">
      <w:pPr>
        <w:tabs>
          <w:tab w:val="left" w:pos="720"/>
        </w:tabs>
        <w:spacing w:line="360" w:lineRule="auto"/>
        <w:rPr>
          <w:rFonts w:ascii="Arial" w:hAnsi="Arial" w:cs="Arial"/>
          <w:b/>
        </w:rPr>
      </w:pPr>
      <w:r w:rsidRPr="002F40C6">
        <w:rPr>
          <w:rFonts w:ascii="Arial" w:hAnsi="Arial" w:cs="Arial"/>
          <w:b/>
        </w:rPr>
        <w:tab/>
      </w:r>
      <w:r w:rsidRPr="002F40C6">
        <w:rPr>
          <w:rFonts w:ascii="Arial" w:hAnsi="Arial" w:cs="Arial"/>
          <w:b/>
        </w:rPr>
        <w:tab/>
      </w:r>
      <w:r w:rsidRPr="002F40C6">
        <w:rPr>
          <w:rFonts w:ascii="Arial" w:hAnsi="Arial" w:cs="Arial"/>
          <w:b/>
        </w:rPr>
        <w:tab/>
      </w:r>
      <w:r w:rsidRPr="002F40C6">
        <w:rPr>
          <w:rFonts w:ascii="Arial" w:hAnsi="Arial" w:cs="Arial"/>
          <w:b/>
        </w:rPr>
        <w:tab/>
      </w:r>
      <w:r w:rsidRPr="002F40C6">
        <w:rPr>
          <w:rFonts w:ascii="Arial" w:hAnsi="Arial" w:cs="Arial"/>
          <w:b/>
        </w:rPr>
        <w:tab/>
      </w:r>
      <w:r w:rsidRPr="002F40C6">
        <w:rPr>
          <w:rFonts w:ascii="Arial" w:hAnsi="Arial" w:cs="Arial"/>
          <w:b/>
        </w:rPr>
        <w:tab/>
      </w:r>
      <w:r w:rsidRPr="002F40C6">
        <w:rPr>
          <w:rFonts w:ascii="Arial" w:hAnsi="Arial" w:cs="Arial"/>
          <w:b/>
        </w:rPr>
        <w:tab/>
      </w:r>
      <w:r w:rsidR="00A65494" w:rsidRPr="002F40C6">
        <w:rPr>
          <w:rFonts w:ascii="Arial" w:hAnsi="Arial" w:cs="Arial"/>
          <w:b/>
          <w:lang w:val="id-ID"/>
        </w:rPr>
        <w:tab/>
      </w:r>
      <w:r w:rsidR="00A65494" w:rsidRPr="002F40C6">
        <w:rPr>
          <w:rFonts w:ascii="Arial" w:hAnsi="Arial" w:cs="Arial"/>
          <w:b/>
          <w:lang w:val="id-ID"/>
        </w:rPr>
        <w:tab/>
      </w:r>
      <w:r w:rsidR="00A65494" w:rsidRPr="002F40C6">
        <w:rPr>
          <w:rFonts w:ascii="Arial" w:hAnsi="Arial" w:cs="Arial"/>
          <w:b/>
          <w:lang w:val="id-ID"/>
        </w:rPr>
        <w:tab/>
      </w:r>
      <w:r w:rsidR="006E7585" w:rsidRPr="002F40C6">
        <w:rPr>
          <w:rFonts w:ascii="Arial" w:hAnsi="Arial" w:cs="Arial"/>
          <w:b/>
          <w:lang w:val="id-ID"/>
        </w:rPr>
        <w:tab/>
      </w:r>
      <w:r w:rsidR="00B90049" w:rsidRPr="002F40C6">
        <w:rPr>
          <w:rFonts w:ascii="Arial" w:hAnsi="Arial" w:cs="Arial"/>
          <w:b/>
          <w:lang w:val="id-ID"/>
        </w:rPr>
        <w:t>H</w:t>
      </w:r>
      <w:r w:rsidRPr="002F40C6">
        <w:rPr>
          <w:rFonts w:ascii="Arial" w:hAnsi="Arial" w:cs="Arial"/>
          <w:b/>
        </w:rPr>
        <w:t xml:space="preserve">al                                                                                       </w:t>
      </w:r>
    </w:p>
    <w:p w14:paraId="2D0CB176" w14:textId="13F6A280" w:rsidR="00FF1EF7" w:rsidRPr="002F40C6" w:rsidRDefault="00423D16" w:rsidP="000439FD">
      <w:pPr>
        <w:tabs>
          <w:tab w:val="left" w:pos="720"/>
        </w:tabs>
        <w:spacing w:line="360" w:lineRule="auto"/>
        <w:rPr>
          <w:rFonts w:ascii="Arial" w:hAnsi="Arial" w:cs="Arial"/>
        </w:rPr>
      </w:pPr>
      <w:r w:rsidRPr="002F40C6">
        <w:rPr>
          <w:rFonts w:ascii="Arial" w:hAnsi="Arial" w:cs="Arial"/>
          <w:lang w:val="id-ID"/>
        </w:rPr>
        <w:t>GAMBAR</w:t>
      </w:r>
      <w:r w:rsidR="00A41D7C" w:rsidRPr="002F40C6">
        <w:rPr>
          <w:rFonts w:ascii="Arial" w:hAnsi="Arial" w:cs="Arial"/>
          <w:lang w:val="id-ID"/>
        </w:rPr>
        <w:t xml:space="preserve"> </w:t>
      </w:r>
      <w:r w:rsidR="00A65494" w:rsidRPr="002F40C6">
        <w:rPr>
          <w:rFonts w:ascii="Arial" w:hAnsi="Arial" w:cs="Arial"/>
        </w:rPr>
        <w:t xml:space="preserve"> </w:t>
      </w:r>
      <w:r w:rsidR="00A65494" w:rsidRPr="002F40C6">
        <w:rPr>
          <w:rFonts w:ascii="Arial" w:hAnsi="Arial" w:cs="Arial"/>
          <w:lang w:val="id-ID"/>
        </w:rPr>
        <w:t xml:space="preserve"> 1.1. Diagram Renja </w:t>
      </w:r>
      <w:r w:rsidR="00804C56" w:rsidRPr="002F40C6">
        <w:rPr>
          <w:rFonts w:ascii="Arial" w:hAnsi="Arial" w:cs="Arial"/>
        </w:rPr>
        <w:t>…………………………………</w:t>
      </w:r>
      <w:r w:rsidR="006E7585" w:rsidRPr="002F40C6">
        <w:rPr>
          <w:rFonts w:ascii="Arial" w:hAnsi="Arial" w:cs="Arial"/>
          <w:lang w:val="id-ID"/>
        </w:rPr>
        <w:t>.............</w:t>
      </w:r>
      <w:r w:rsidR="00804C56" w:rsidRPr="002F40C6">
        <w:rPr>
          <w:rFonts w:ascii="Arial" w:hAnsi="Arial" w:cs="Arial"/>
        </w:rPr>
        <w:t>……</w:t>
      </w:r>
      <w:r w:rsidR="00A65494" w:rsidRPr="002F40C6">
        <w:rPr>
          <w:rFonts w:ascii="Arial" w:hAnsi="Arial" w:cs="Arial"/>
        </w:rPr>
        <w:tab/>
      </w:r>
      <w:r w:rsidR="0093557A">
        <w:rPr>
          <w:rFonts w:ascii="Arial" w:hAnsi="Arial" w:cs="Arial"/>
          <w:lang w:val="id-ID"/>
        </w:rPr>
        <w:t>5</w:t>
      </w:r>
    </w:p>
    <w:p w14:paraId="5B00BD81" w14:textId="77777777" w:rsidR="00992247" w:rsidRPr="002F40C6" w:rsidRDefault="00992247" w:rsidP="000439FD">
      <w:pPr>
        <w:pStyle w:val="ListParagraph"/>
        <w:tabs>
          <w:tab w:val="left" w:pos="720"/>
        </w:tabs>
        <w:spacing w:line="360" w:lineRule="auto"/>
        <w:rPr>
          <w:rFonts w:ascii="Arial" w:hAnsi="Arial" w:cs="Arial"/>
          <w:sz w:val="24"/>
          <w:szCs w:val="24"/>
        </w:rPr>
      </w:pPr>
    </w:p>
    <w:sectPr w:rsidR="00992247" w:rsidRPr="002F40C6" w:rsidSect="00006D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20160" w:code="5"/>
      <w:pgMar w:top="1440" w:right="1440" w:bottom="2880" w:left="1440" w:header="720" w:footer="1195" w:gutter="288"/>
      <w:pgNumType w:fmt="lowerRoman"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E21C37" w14:textId="77777777" w:rsidR="00B46F4F" w:rsidRPr="00CE5B4D" w:rsidRDefault="00B46F4F">
      <w:pPr>
        <w:rPr>
          <w:sz w:val="22"/>
          <w:szCs w:val="22"/>
        </w:rPr>
      </w:pPr>
      <w:r w:rsidRPr="00CE5B4D">
        <w:rPr>
          <w:sz w:val="22"/>
          <w:szCs w:val="22"/>
        </w:rPr>
        <w:separator/>
      </w:r>
    </w:p>
  </w:endnote>
  <w:endnote w:type="continuationSeparator" w:id="0">
    <w:p w14:paraId="483743AD" w14:textId="77777777" w:rsidR="00B46F4F" w:rsidRPr="00CE5B4D" w:rsidRDefault="00B46F4F">
      <w:pPr>
        <w:rPr>
          <w:sz w:val="22"/>
          <w:szCs w:val="22"/>
        </w:rPr>
      </w:pPr>
      <w:r w:rsidRPr="00CE5B4D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3C25B" w14:textId="77777777" w:rsidR="00FF27EF" w:rsidRDefault="00FF27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5E99C" w14:textId="77777777" w:rsidR="00FF27EF" w:rsidRDefault="00FF27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92961" w14:textId="77777777" w:rsidR="00FF27EF" w:rsidRDefault="00FF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E03956" w14:textId="77777777" w:rsidR="00B46F4F" w:rsidRPr="00CE5B4D" w:rsidRDefault="00B46F4F">
      <w:pPr>
        <w:rPr>
          <w:sz w:val="22"/>
          <w:szCs w:val="22"/>
        </w:rPr>
      </w:pPr>
      <w:r w:rsidRPr="00CE5B4D">
        <w:rPr>
          <w:sz w:val="22"/>
          <w:szCs w:val="22"/>
        </w:rPr>
        <w:separator/>
      </w:r>
    </w:p>
  </w:footnote>
  <w:footnote w:type="continuationSeparator" w:id="0">
    <w:p w14:paraId="2E7F0003" w14:textId="77777777" w:rsidR="00B46F4F" w:rsidRPr="00CE5B4D" w:rsidRDefault="00B46F4F">
      <w:pPr>
        <w:rPr>
          <w:sz w:val="22"/>
          <w:szCs w:val="22"/>
        </w:rPr>
      </w:pPr>
      <w:r w:rsidRPr="00CE5B4D">
        <w:rPr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A78B4" w14:textId="77777777" w:rsidR="00FF27EF" w:rsidRDefault="00FF27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79933"/>
      <w:docPartObj>
        <w:docPartGallery w:val="Page Numbers (Top of Page)"/>
        <w:docPartUnique/>
      </w:docPartObj>
    </w:sdtPr>
    <w:sdtContent>
      <w:p w14:paraId="7BCCBEF0" w14:textId="77777777" w:rsidR="00FF27EF" w:rsidRDefault="000E008A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3262">
          <w:rPr>
            <w:noProof/>
          </w:rPr>
          <w:t>iv</w:t>
        </w:r>
        <w:r>
          <w:rPr>
            <w:noProof/>
          </w:rPr>
          <w:fldChar w:fldCharType="end"/>
        </w:r>
      </w:p>
    </w:sdtContent>
  </w:sdt>
  <w:p w14:paraId="78C5EB8E" w14:textId="77777777" w:rsidR="00677892" w:rsidRPr="00BF242B" w:rsidRDefault="00677892" w:rsidP="00924676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A7C88" w14:textId="77777777" w:rsidR="00FF27EF" w:rsidRDefault="00FF2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E51F1"/>
    <w:multiLevelType w:val="hybridMultilevel"/>
    <w:tmpl w:val="E5FECD1E"/>
    <w:lvl w:ilvl="0" w:tplc="27008B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343CA8"/>
    <w:multiLevelType w:val="hybridMultilevel"/>
    <w:tmpl w:val="A126E0DC"/>
    <w:lvl w:ilvl="0" w:tplc="357071A0">
      <w:start w:val="4"/>
      <w:numFmt w:val="decimal"/>
      <w:lvlText w:val="%1."/>
      <w:lvlJc w:val="left"/>
      <w:pPr>
        <w:ind w:left="63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05BC1C35"/>
    <w:multiLevelType w:val="hybridMultilevel"/>
    <w:tmpl w:val="6ABC39CE"/>
    <w:lvl w:ilvl="0" w:tplc="A368397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16332"/>
    <w:multiLevelType w:val="hybridMultilevel"/>
    <w:tmpl w:val="B87AD37C"/>
    <w:lvl w:ilvl="0" w:tplc="46CEE1EC">
      <w:start w:val="5"/>
      <w:numFmt w:val="decimal"/>
      <w:lvlText w:val="%1."/>
      <w:lvlJc w:val="left"/>
      <w:pPr>
        <w:ind w:left="63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07F0A55"/>
    <w:multiLevelType w:val="hybridMultilevel"/>
    <w:tmpl w:val="B5FABEC2"/>
    <w:lvl w:ilvl="0" w:tplc="C4B26464">
      <w:start w:val="3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34FE7"/>
    <w:multiLevelType w:val="multilevel"/>
    <w:tmpl w:val="B896E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BA25AB"/>
    <w:multiLevelType w:val="hybridMultilevel"/>
    <w:tmpl w:val="3DF8C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E1F01"/>
    <w:multiLevelType w:val="hybridMultilevel"/>
    <w:tmpl w:val="296A509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C5152"/>
    <w:multiLevelType w:val="hybridMultilevel"/>
    <w:tmpl w:val="7AFC7D98"/>
    <w:lvl w:ilvl="0" w:tplc="D3C019D6">
      <w:start w:val="4"/>
      <w:numFmt w:val="decimal"/>
      <w:lvlText w:val="%1."/>
      <w:lvlJc w:val="left"/>
      <w:pPr>
        <w:ind w:left="63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215A4266"/>
    <w:multiLevelType w:val="hybridMultilevel"/>
    <w:tmpl w:val="F1D86D8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C5DAC"/>
    <w:multiLevelType w:val="hybridMultilevel"/>
    <w:tmpl w:val="F5E4E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A08C7"/>
    <w:multiLevelType w:val="hybridMultilevel"/>
    <w:tmpl w:val="E00A9B16"/>
    <w:lvl w:ilvl="0" w:tplc="25069FBE">
      <w:start w:val="1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1910C0"/>
    <w:multiLevelType w:val="hybridMultilevel"/>
    <w:tmpl w:val="8864D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D43DA"/>
    <w:multiLevelType w:val="hybridMultilevel"/>
    <w:tmpl w:val="2A926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F138AD"/>
    <w:multiLevelType w:val="hybridMultilevel"/>
    <w:tmpl w:val="6CD23EBA"/>
    <w:lvl w:ilvl="0" w:tplc="04090005">
      <w:start w:val="1"/>
      <w:numFmt w:val="decimal"/>
      <w:pStyle w:val="Tabel"/>
      <w:lvlText w:val="Tabel 3.%1 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olor w:val="auto"/>
        <w:sz w:val="22"/>
        <w:szCs w:val="22"/>
      </w:rPr>
    </w:lvl>
    <w:lvl w:ilvl="1" w:tplc="D6842FA8">
      <w:start w:val="2"/>
      <w:numFmt w:val="decimal"/>
      <w:lvlText w:val="%2."/>
      <w:lvlJc w:val="left"/>
      <w:pPr>
        <w:tabs>
          <w:tab w:val="num" w:pos="1457"/>
        </w:tabs>
        <w:ind w:left="1457" w:hanging="377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833842"/>
    <w:multiLevelType w:val="hybridMultilevel"/>
    <w:tmpl w:val="D10A21E6"/>
    <w:lvl w:ilvl="0" w:tplc="C028757E">
      <w:start w:val="6"/>
      <w:numFmt w:val="decimal"/>
      <w:lvlText w:val="%1."/>
      <w:lvlJc w:val="left"/>
      <w:pPr>
        <w:ind w:left="63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3E312A27"/>
    <w:multiLevelType w:val="hybridMultilevel"/>
    <w:tmpl w:val="5A4EDE30"/>
    <w:lvl w:ilvl="0" w:tplc="6CD81BA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3F0F7596"/>
    <w:multiLevelType w:val="multilevel"/>
    <w:tmpl w:val="8982C8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2160"/>
      </w:pPr>
      <w:rPr>
        <w:rFonts w:hint="default"/>
      </w:rPr>
    </w:lvl>
  </w:abstractNum>
  <w:abstractNum w:abstractNumId="18" w15:restartNumberingAfterBreak="0">
    <w:nsid w:val="3F7F3A95"/>
    <w:multiLevelType w:val="multilevel"/>
    <w:tmpl w:val="C952E7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2160"/>
      </w:pPr>
      <w:rPr>
        <w:rFonts w:hint="default"/>
      </w:rPr>
    </w:lvl>
  </w:abstractNum>
  <w:abstractNum w:abstractNumId="19" w15:restartNumberingAfterBreak="0">
    <w:nsid w:val="40873975"/>
    <w:multiLevelType w:val="hybridMultilevel"/>
    <w:tmpl w:val="369662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200FE"/>
    <w:multiLevelType w:val="hybridMultilevel"/>
    <w:tmpl w:val="E9701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34776"/>
    <w:multiLevelType w:val="hybridMultilevel"/>
    <w:tmpl w:val="8638A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135555"/>
    <w:multiLevelType w:val="hybridMultilevel"/>
    <w:tmpl w:val="E1A6437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C83C1A"/>
    <w:multiLevelType w:val="hybridMultilevel"/>
    <w:tmpl w:val="A5A057A4"/>
    <w:lvl w:ilvl="0" w:tplc="F67CBE6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 w15:restartNumberingAfterBreak="0">
    <w:nsid w:val="47735269"/>
    <w:multiLevelType w:val="hybridMultilevel"/>
    <w:tmpl w:val="FCDE6AFE"/>
    <w:lvl w:ilvl="0" w:tplc="B7583296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 w15:restartNumberingAfterBreak="0">
    <w:nsid w:val="4C064B3B"/>
    <w:multiLevelType w:val="hybridMultilevel"/>
    <w:tmpl w:val="67A0F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1E43A0"/>
    <w:multiLevelType w:val="hybridMultilevel"/>
    <w:tmpl w:val="F782CB6A"/>
    <w:lvl w:ilvl="0" w:tplc="4A7CC76C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5FCC6FAD"/>
    <w:multiLevelType w:val="hybridMultilevel"/>
    <w:tmpl w:val="8264B9C0"/>
    <w:lvl w:ilvl="0" w:tplc="91A28ABC">
      <w:start w:val="1"/>
      <w:numFmt w:val="decimal"/>
      <w:lvlText w:val="%1."/>
      <w:lvlJc w:val="left"/>
      <w:pPr>
        <w:tabs>
          <w:tab w:val="num" w:pos="778"/>
        </w:tabs>
        <w:ind w:left="778" w:hanging="360"/>
      </w:pPr>
      <w:rPr>
        <w:rFonts w:hint="default"/>
      </w:rPr>
    </w:lvl>
    <w:lvl w:ilvl="1" w:tplc="C20256D2">
      <w:start w:val="1"/>
      <w:numFmt w:val="lowerLetter"/>
      <w:lvlText w:val="%2."/>
      <w:lvlJc w:val="left"/>
      <w:pPr>
        <w:tabs>
          <w:tab w:val="num" w:pos="1498"/>
        </w:tabs>
        <w:ind w:left="1498" w:hanging="360"/>
      </w:pPr>
      <w:rPr>
        <w:rFonts w:hint="default"/>
      </w:rPr>
    </w:lvl>
    <w:lvl w:ilvl="2" w:tplc="59FC7C76">
      <w:start w:val="1"/>
      <w:numFmt w:val="bullet"/>
      <w:lvlText w:val=""/>
      <w:lvlJc w:val="left"/>
      <w:pPr>
        <w:tabs>
          <w:tab w:val="num" w:pos="2398"/>
        </w:tabs>
        <w:ind w:left="2398" w:hanging="360"/>
      </w:pPr>
      <w:rPr>
        <w:rFonts w:ascii="Symbol" w:hAnsi="Symbol" w:hint="default"/>
        <w:sz w:val="16"/>
        <w:szCs w:val="16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38"/>
        </w:tabs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8"/>
        </w:tabs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8"/>
        </w:tabs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8"/>
        </w:tabs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8"/>
        </w:tabs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8"/>
        </w:tabs>
        <w:ind w:left="6538" w:hanging="180"/>
      </w:pPr>
    </w:lvl>
  </w:abstractNum>
  <w:abstractNum w:abstractNumId="28" w15:restartNumberingAfterBreak="0">
    <w:nsid w:val="66EA6EA8"/>
    <w:multiLevelType w:val="hybridMultilevel"/>
    <w:tmpl w:val="692E8618"/>
    <w:lvl w:ilvl="0" w:tplc="64B27B6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 w15:restartNumberingAfterBreak="0">
    <w:nsid w:val="69C32794"/>
    <w:multiLevelType w:val="multilevel"/>
    <w:tmpl w:val="B7D4D8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6A4824AF"/>
    <w:multiLevelType w:val="hybridMultilevel"/>
    <w:tmpl w:val="2E4A5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04568"/>
    <w:multiLevelType w:val="hybridMultilevel"/>
    <w:tmpl w:val="DC3A19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D5B100F"/>
    <w:multiLevelType w:val="hybridMultilevel"/>
    <w:tmpl w:val="9282FA1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75662B"/>
    <w:multiLevelType w:val="hybridMultilevel"/>
    <w:tmpl w:val="AA6A4B1E"/>
    <w:lvl w:ilvl="0" w:tplc="D0C0D87C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71C721E3"/>
    <w:multiLevelType w:val="hybridMultilevel"/>
    <w:tmpl w:val="578280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4094C5D"/>
    <w:multiLevelType w:val="singleLevel"/>
    <w:tmpl w:val="505EA94C"/>
    <w:lvl w:ilvl="0">
      <w:start w:val="1"/>
      <w:numFmt w:val="decimal"/>
      <w:lvlText w:val="%1."/>
      <w:legacy w:legacy="1" w:legacySpace="0" w:legacyIndent="446"/>
      <w:lvlJc w:val="left"/>
      <w:rPr>
        <w:rFonts w:ascii="Times New Roman" w:eastAsia="Times New Roman" w:hAnsi="Times New Roman" w:cs="Times New Roman"/>
      </w:rPr>
    </w:lvl>
  </w:abstractNum>
  <w:abstractNum w:abstractNumId="36" w15:restartNumberingAfterBreak="0">
    <w:nsid w:val="769E6B58"/>
    <w:multiLevelType w:val="multilevel"/>
    <w:tmpl w:val="A328A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8F35DE3"/>
    <w:multiLevelType w:val="hybridMultilevel"/>
    <w:tmpl w:val="AA3A245A"/>
    <w:lvl w:ilvl="0" w:tplc="5CBE3D14">
      <w:start w:val="3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8" w15:restartNumberingAfterBreak="0">
    <w:nsid w:val="7978356E"/>
    <w:multiLevelType w:val="multilevel"/>
    <w:tmpl w:val="D766F0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7B1F2F45"/>
    <w:multiLevelType w:val="hybridMultilevel"/>
    <w:tmpl w:val="2968C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1719872">
    <w:abstractNumId w:val="14"/>
  </w:num>
  <w:num w:numId="2" w16cid:durableId="412237900">
    <w:abstractNumId w:val="18"/>
  </w:num>
  <w:num w:numId="3" w16cid:durableId="131219142">
    <w:abstractNumId w:val="29"/>
  </w:num>
  <w:num w:numId="4" w16cid:durableId="457771147">
    <w:abstractNumId w:val="2"/>
  </w:num>
  <w:num w:numId="5" w16cid:durableId="1045564826">
    <w:abstractNumId w:val="5"/>
  </w:num>
  <w:num w:numId="6" w16cid:durableId="1621567773">
    <w:abstractNumId w:val="17"/>
  </w:num>
  <w:num w:numId="7" w16cid:durableId="117335736">
    <w:abstractNumId w:val="12"/>
  </w:num>
  <w:num w:numId="8" w16cid:durableId="1391534137">
    <w:abstractNumId w:val="4"/>
  </w:num>
  <w:num w:numId="9" w16cid:durableId="1454863797">
    <w:abstractNumId w:val="8"/>
  </w:num>
  <w:num w:numId="10" w16cid:durableId="683215638">
    <w:abstractNumId w:val="28"/>
  </w:num>
  <w:num w:numId="11" w16cid:durableId="920597771">
    <w:abstractNumId w:val="33"/>
  </w:num>
  <w:num w:numId="12" w16cid:durableId="1049574481">
    <w:abstractNumId w:val="9"/>
  </w:num>
  <w:num w:numId="13" w16cid:durableId="360056698">
    <w:abstractNumId w:val="1"/>
  </w:num>
  <w:num w:numId="14" w16cid:durableId="1468157671">
    <w:abstractNumId w:val="3"/>
  </w:num>
  <w:num w:numId="15" w16cid:durableId="1367414396">
    <w:abstractNumId w:val="15"/>
  </w:num>
  <w:num w:numId="16" w16cid:durableId="694580487">
    <w:abstractNumId w:val="7"/>
  </w:num>
  <w:num w:numId="17" w16cid:durableId="25955347">
    <w:abstractNumId w:val="23"/>
  </w:num>
  <w:num w:numId="18" w16cid:durableId="584337438">
    <w:abstractNumId w:val="6"/>
  </w:num>
  <w:num w:numId="19" w16cid:durableId="1802377599">
    <w:abstractNumId w:val="16"/>
  </w:num>
  <w:num w:numId="20" w16cid:durableId="1001083936">
    <w:abstractNumId w:val="24"/>
  </w:num>
  <w:num w:numId="21" w16cid:durableId="2015495648">
    <w:abstractNumId w:val="37"/>
  </w:num>
  <w:num w:numId="22" w16cid:durableId="142426785">
    <w:abstractNumId w:val="38"/>
  </w:num>
  <w:num w:numId="23" w16cid:durableId="251159825">
    <w:abstractNumId w:val="0"/>
  </w:num>
  <w:num w:numId="24" w16cid:durableId="1969119329">
    <w:abstractNumId w:val="11"/>
  </w:num>
  <w:num w:numId="25" w16cid:durableId="1454785098">
    <w:abstractNumId w:val="34"/>
  </w:num>
  <w:num w:numId="26" w16cid:durableId="159976960">
    <w:abstractNumId w:val="22"/>
  </w:num>
  <w:num w:numId="27" w16cid:durableId="268126578">
    <w:abstractNumId w:val="31"/>
  </w:num>
  <w:num w:numId="28" w16cid:durableId="1417552539">
    <w:abstractNumId w:val="35"/>
  </w:num>
  <w:num w:numId="29" w16cid:durableId="1488327580">
    <w:abstractNumId w:val="36"/>
  </w:num>
  <w:num w:numId="30" w16cid:durableId="356589820">
    <w:abstractNumId w:val="27"/>
  </w:num>
  <w:num w:numId="31" w16cid:durableId="866137320">
    <w:abstractNumId w:val="21"/>
  </w:num>
  <w:num w:numId="32" w16cid:durableId="1364211911">
    <w:abstractNumId w:val="39"/>
  </w:num>
  <w:num w:numId="33" w16cid:durableId="738481521">
    <w:abstractNumId w:val="30"/>
  </w:num>
  <w:num w:numId="34" w16cid:durableId="235287164">
    <w:abstractNumId w:val="26"/>
  </w:num>
  <w:num w:numId="35" w16cid:durableId="1297755029">
    <w:abstractNumId w:val="32"/>
  </w:num>
  <w:num w:numId="36" w16cid:durableId="546573211">
    <w:abstractNumId w:val="13"/>
  </w:num>
  <w:num w:numId="37" w16cid:durableId="2012220329">
    <w:abstractNumId w:val="10"/>
  </w:num>
  <w:num w:numId="38" w16cid:durableId="2120635791">
    <w:abstractNumId w:val="20"/>
  </w:num>
  <w:num w:numId="39" w16cid:durableId="1885871380">
    <w:abstractNumId w:val="19"/>
  </w:num>
  <w:num w:numId="40" w16cid:durableId="550463080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5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BDB"/>
    <w:rsid w:val="00002FD5"/>
    <w:rsid w:val="00003DD7"/>
    <w:rsid w:val="000054C7"/>
    <w:rsid w:val="0000609C"/>
    <w:rsid w:val="00006DB2"/>
    <w:rsid w:val="00012772"/>
    <w:rsid w:val="00014A4B"/>
    <w:rsid w:val="000163A8"/>
    <w:rsid w:val="0002356F"/>
    <w:rsid w:val="00027114"/>
    <w:rsid w:val="00035232"/>
    <w:rsid w:val="000356AB"/>
    <w:rsid w:val="000359C2"/>
    <w:rsid w:val="00035EC4"/>
    <w:rsid w:val="00037E57"/>
    <w:rsid w:val="000439FD"/>
    <w:rsid w:val="000450B6"/>
    <w:rsid w:val="000462E8"/>
    <w:rsid w:val="000474AD"/>
    <w:rsid w:val="0006016F"/>
    <w:rsid w:val="00060811"/>
    <w:rsid w:val="00060D2D"/>
    <w:rsid w:val="0006262A"/>
    <w:rsid w:val="000707F9"/>
    <w:rsid w:val="00071930"/>
    <w:rsid w:val="000746F5"/>
    <w:rsid w:val="00074BAD"/>
    <w:rsid w:val="00080E78"/>
    <w:rsid w:val="000831FB"/>
    <w:rsid w:val="00083387"/>
    <w:rsid w:val="000942EF"/>
    <w:rsid w:val="000977F9"/>
    <w:rsid w:val="00097BDF"/>
    <w:rsid w:val="00097C71"/>
    <w:rsid w:val="000A2A34"/>
    <w:rsid w:val="000A2E05"/>
    <w:rsid w:val="000A5B89"/>
    <w:rsid w:val="000A6B4B"/>
    <w:rsid w:val="000B05F3"/>
    <w:rsid w:val="000B197E"/>
    <w:rsid w:val="000B31EC"/>
    <w:rsid w:val="000B7C43"/>
    <w:rsid w:val="000C0C18"/>
    <w:rsid w:val="000D02DB"/>
    <w:rsid w:val="000D2821"/>
    <w:rsid w:val="000D5A22"/>
    <w:rsid w:val="000D71EC"/>
    <w:rsid w:val="000E008A"/>
    <w:rsid w:val="000E0735"/>
    <w:rsid w:val="000F0A03"/>
    <w:rsid w:val="000F0C40"/>
    <w:rsid w:val="000F104A"/>
    <w:rsid w:val="000F5268"/>
    <w:rsid w:val="000F55D2"/>
    <w:rsid w:val="000F578D"/>
    <w:rsid w:val="000F58F6"/>
    <w:rsid w:val="00101E90"/>
    <w:rsid w:val="00104DDC"/>
    <w:rsid w:val="001057D1"/>
    <w:rsid w:val="001110D6"/>
    <w:rsid w:val="00113E6C"/>
    <w:rsid w:val="00115623"/>
    <w:rsid w:val="00117286"/>
    <w:rsid w:val="00126BFD"/>
    <w:rsid w:val="001306B4"/>
    <w:rsid w:val="00131820"/>
    <w:rsid w:val="00133171"/>
    <w:rsid w:val="00133EC1"/>
    <w:rsid w:val="00136449"/>
    <w:rsid w:val="00136BE1"/>
    <w:rsid w:val="0014054D"/>
    <w:rsid w:val="00142F8D"/>
    <w:rsid w:val="001467C1"/>
    <w:rsid w:val="00151251"/>
    <w:rsid w:val="00151A89"/>
    <w:rsid w:val="00153216"/>
    <w:rsid w:val="00157E7B"/>
    <w:rsid w:val="001611B3"/>
    <w:rsid w:val="00162DA9"/>
    <w:rsid w:val="00167BC4"/>
    <w:rsid w:val="001731A3"/>
    <w:rsid w:val="001738F0"/>
    <w:rsid w:val="001753DC"/>
    <w:rsid w:val="00183262"/>
    <w:rsid w:val="0018446C"/>
    <w:rsid w:val="00186836"/>
    <w:rsid w:val="00195C98"/>
    <w:rsid w:val="001A0A68"/>
    <w:rsid w:val="001A0F7C"/>
    <w:rsid w:val="001A377B"/>
    <w:rsid w:val="001A4AAA"/>
    <w:rsid w:val="001A7710"/>
    <w:rsid w:val="001A7C9C"/>
    <w:rsid w:val="001B0A1C"/>
    <w:rsid w:val="001B2DDB"/>
    <w:rsid w:val="001B45D1"/>
    <w:rsid w:val="001B6306"/>
    <w:rsid w:val="001C0869"/>
    <w:rsid w:val="001C0B69"/>
    <w:rsid w:val="001C2766"/>
    <w:rsid w:val="001C39C2"/>
    <w:rsid w:val="001C6B74"/>
    <w:rsid w:val="001D038B"/>
    <w:rsid w:val="001D1900"/>
    <w:rsid w:val="001D26DA"/>
    <w:rsid w:val="001D5CAA"/>
    <w:rsid w:val="001D5D10"/>
    <w:rsid w:val="001E1357"/>
    <w:rsid w:val="001E19FB"/>
    <w:rsid w:val="001E3C06"/>
    <w:rsid w:val="001E583E"/>
    <w:rsid w:val="001E64D0"/>
    <w:rsid w:val="001F0E4D"/>
    <w:rsid w:val="001F3630"/>
    <w:rsid w:val="001F3FD8"/>
    <w:rsid w:val="001F5E20"/>
    <w:rsid w:val="001F5E90"/>
    <w:rsid w:val="00225015"/>
    <w:rsid w:val="0023033C"/>
    <w:rsid w:val="0023158E"/>
    <w:rsid w:val="002357F4"/>
    <w:rsid w:val="00235CB9"/>
    <w:rsid w:val="00240111"/>
    <w:rsid w:val="002413A7"/>
    <w:rsid w:val="00244602"/>
    <w:rsid w:val="00247087"/>
    <w:rsid w:val="00252867"/>
    <w:rsid w:val="002539FB"/>
    <w:rsid w:val="00260A85"/>
    <w:rsid w:val="0027182C"/>
    <w:rsid w:val="00277EAC"/>
    <w:rsid w:val="002809F3"/>
    <w:rsid w:val="00280DE9"/>
    <w:rsid w:val="00280FCC"/>
    <w:rsid w:val="002848F7"/>
    <w:rsid w:val="00286069"/>
    <w:rsid w:val="002872E0"/>
    <w:rsid w:val="002A0D0B"/>
    <w:rsid w:val="002A19CE"/>
    <w:rsid w:val="002A3B5A"/>
    <w:rsid w:val="002A528E"/>
    <w:rsid w:val="002A6E4D"/>
    <w:rsid w:val="002A78B1"/>
    <w:rsid w:val="002B1170"/>
    <w:rsid w:val="002B784A"/>
    <w:rsid w:val="002C0073"/>
    <w:rsid w:val="002C3098"/>
    <w:rsid w:val="002C656D"/>
    <w:rsid w:val="002D3B76"/>
    <w:rsid w:val="002D6C1E"/>
    <w:rsid w:val="002E0B19"/>
    <w:rsid w:val="002E1183"/>
    <w:rsid w:val="002E7604"/>
    <w:rsid w:val="002F2A7B"/>
    <w:rsid w:val="002F40C6"/>
    <w:rsid w:val="002F468E"/>
    <w:rsid w:val="0030231B"/>
    <w:rsid w:val="00302D8F"/>
    <w:rsid w:val="0030404F"/>
    <w:rsid w:val="003040CA"/>
    <w:rsid w:val="00304287"/>
    <w:rsid w:val="00304B96"/>
    <w:rsid w:val="00305FA8"/>
    <w:rsid w:val="0030726B"/>
    <w:rsid w:val="0031049F"/>
    <w:rsid w:val="003151B3"/>
    <w:rsid w:val="00320C9F"/>
    <w:rsid w:val="00330272"/>
    <w:rsid w:val="003329AA"/>
    <w:rsid w:val="00333419"/>
    <w:rsid w:val="003354EF"/>
    <w:rsid w:val="00335848"/>
    <w:rsid w:val="00336501"/>
    <w:rsid w:val="003417DC"/>
    <w:rsid w:val="003440F9"/>
    <w:rsid w:val="00344F45"/>
    <w:rsid w:val="003468D9"/>
    <w:rsid w:val="00351957"/>
    <w:rsid w:val="0035291E"/>
    <w:rsid w:val="00352F53"/>
    <w:rsid w:val="0035619B"/>
    <w:rsid w:val="00360464"/>
    <w:rsid w:val="003632D1"/>
    <w:rsid w:val="00365B76"/>
    <w:rsid w:val="00367BD5"/>
    <w:rsid w:val="00370B89"/>
    <w:rsid w:val="003750CF"/>
    <w:rsid w:val="0037739C"/>
    <w:rsid w:val="003800C8"/>
    <w:rsid w:val="003854C0"/>
    <w:rsid w:val="00390B38"/>
    <w:rsid w:val="003970B8"/>
    <w:rsid w:val="003A36DA"/>
    <w:rsid w:val="003A66AB"/>
    <w:rsid w:val="003A7283"/>
    <w:rsid w:val="003B00A9"/>
    <w:rsid w:val="003B03B9"/>
    <w:rsid w:val="003B34C7"/>
    <w:rsid w:val="003B4B38"/>
    <w:rsid w:val="003B5CFB"/>
    <w:rsid w:val="003C107F"/>
    <w:rsid w:val="003C10FB"/>
    <w:rsid w:val="003C2E29"/>
    <w:rsid w:val="003C3193"/>
    <w:rsid w:val="003C31D3"/>
    <w:rsid w:val="003C384F"/>
    <w:rsid w:val="003C43F0"/>
    <w:rsid w:val="003C4F54"/>
    <w:rsid w:val="003C7032"/>
    <w:rsid w:val="003D363C"/>
    <w:rsid w:val="003D52E8"/>
    <w:rsid w:val="003D6710"/>
    <w:rsid w:val="003D788B"/>
    <w:rsid w:val="003E32C5"/>
    <w:rsid w:val="003F2C44"/>
    <w:rsid w:val="003F3133"/>
    <w:rsid w:val="003F4CB1"/>
    <w:rsid w:val="004006CB"/>
    <w:rsid w:val="0040185E"/>
    <w:rsid w:val="00401B38"/>
    <w:rsid w:val="00406BA1"/>
    <w:rsid w:val="00407B69"/>
    <w:rsid w:val="00407D0A"/>
    <w:rsid w:val="004148DC"/>
    <w:rsid w:val="004152CA"/>
    <w:rsid w:val="00416ABF"/>
    <w:rsid w:val="004202C6"/>
    <w:rsid w:val="00420ACF"/>
    <w:rsid w:val="00420C27"/>
    <w:rsid w:val="00423D16"/>
    <w:rsid w:val="00424AF8"/>
    <w:rsid w:val="00425438"/>
    <w:rsid w:val="0042587E"/>
    <w:rsid w:val="004279E5"/>
    <w:rsid w:val="00427E95"/>
    <w:rsid w:val="00431165"/>
    <w:rsid w:val="00433A1B"/>
    <w:rsid w:val="004350A6"/>
    <w:rsid w:val="00435A2A"/>
    <w:rsid w:val="00442E84"/>
    <w:rsid w:val="004464F0"/>
    <w:rsid w:val="00446B52"/>
    <w:rsid w:val="00447628"/>
    <w:rsid w:val="00453C23"/>
    <w:rsid w:val="004549AD"/>
    <w:rsid w:val="00455AFE"/>
    <w:rsid w:val="004562B5"/>
    <w:rsid w:val="00456B7E"/>
    <w:rsid w:val="00461016"/>
    <w:rsid w:val="004623F4"/>
    <w:rsid w:val="004625A3"/>
    <w:rsid w:val="00465B2C"/>
    <w:rsid w:val="004710FD"/>
    <w:rsid w:val="00474E6E"/>
    <w:rsid w:val="00476412"/>
    <w:rsid w:val="00476B85"/>
    <w:rsid w:val="00477E0B"/>
    <w:rsid w:val="004803D3"/>
    <w:rsid w:val="004820EF"/>
    <w:rsid w:val="00484F22"/>
    <w:rsid w:val="004938B1"/>
    <w:rsid w:val="00494A25"/>
    <w:rsid w:val="00495287"/>
    <w:rsid w:val="004B37F0"/>
    <w:rsid w:val="004C1E5C"/>
    <w:rsid w:val="004C6697"/>
    <w:rsid w:val="004C7019"/>
    <w:rsid w:val="004C7535"/>
    <w:rsid w:val="004C7BB0"/>
    <w:rsid w:val="004D065F"/>
    <w:rsid w:val="004D2BC1"/>
    <w:rsid w:val="004D518A"/>
    <w:rsid w:val="004E053E"/>
    <w:rsid w:val="004E135E"/>
    <w:rsid w:val="004E342B"/>
    <w:rsid w:val="004E59B5"/>
    <w:rsid w:val="004F7153"/>
    <w:rsid w:val="00500AB1"/>
    <w:rsid w:val="0050166C"/>
    <w:rsid w:val="00501D9E"/>
    <w:rsid w:val="00505C0E"/>
    <w:rsid w:val="00515A14"/>
    <w:rsid w:val="00520937"/>
    <w:rsid w:val="00524D65"/>
    <w:rsid w:val="00525D6B"/>
    <w:rsid w:val="00530A93"/>
    <w:rsid w:val="00531CDD"/>
    <w:rsid w:val="00536A66"/>
    <w:rsid w:val="00540EC8"/>
    <w:rsid w:val="005433AE"/>
    <w:rsid w:val="00545245"/>
    <w:rsid w:val="00547155"/>
    <w:rsid w:val="00551ADB"/>
    <w:rsid w:val="00552450"/>
    <w:rsid w:val="005576D2"/>
    <w:rsid w:val="00560C8C"/>
    <w:rsid w:val="00562181"/>
    <w:rsid w:val="0056318E"/>
    <w:rsid w:val="00563D89"/>
    <w:rsid w:val="00566D60"/>
    <w:rsid w:val="005704EA"/>
    <w:rsid w:val="00570552"/>
    <w:rsid w:val="0057349F"/>
    <w:rsid w:val="00573893"/>
    <w:rsid w:val="00576AC2"/>
    <w:rsid w:val="00580E86"/>
    <w:rsid w:val="00584F19"/>
    <w:rsid w:val="00586DDD"/>
    <w:rsid w:val="00587DA5"/>
    <w:rsid w:val="00593EC9"/>
    <w:rsid w:val="00594217"/>
    <w:rsid w:val="00595208"/>
    <w:rsid w:val="005A303D"/>
    <w:rsid w:val="005A3465"/>
    <w:rsid w:val="005A346D"/>
    <w:rsid w:val="005A4F5F"/>
    <w:rsid w:val="005A73EC"/>
    <w:rsid w:val="005B0CCB"/>
    <w:rsid w:val="005B4B52"/>
    <w:rsid w:val="005B59F6"/>
    <w:rsid w:val="005C4DF3"/>
    <w:rsid w:val="005C72C7"/>
    <w:rsid w:val="005C7558"/>
    <w:rsid w:val="005D0DF4"/>
    <w:rsid w:val="005D2443"/>
    <w:rsid w:val="005D416D"/>
    <w:rsid w:val="005D4A2E"/>
    <w:rsid w:val="005D6271"/>
    <w:rsid w:val="005E1A51"/>
    <w:rsid w:val="005E7CC3"/>
    <w:rsid w:val="005F0288"/>
    <w:rsid w:val="005F06C2"/>
    <w:rsid w:val="00601AED"/>
    <w:rsid w:val="00604753"/>
    <w:rsid w:val="00606AEB"/>
    <w:rsid w:val="006071FF"/>
    <w:rsid w:val="006102B3"/>
    <w:rsid w:val="006159D5"/>
    <w:rsid w:val="00615BCE"/>
    <w:rsid w:val="00615D31"/>
    <w:rsid w:val="0062037A"/>
    <w:rsid w:val="00620DE7"/>
    <w:rsid w:val="006278F2"/>
    <w:rsid w:val="0063571C"/>
    <w:rsid w:val="00637592"/>
    <w:rsid w:val="00640352"/>
    <w:rsid w:val="0064368A"/>
    <w:rsid w:val="0064599B"/>
    <w:rsid w:val="00645B28"/>
    <w:rsid w:val="006471FD"/>
    <w:rsid w:val="0065235A"/>
    <w:rsid w:val="0065245D"/>
    <w:rsid w:val="00652A54"/>
    <w:rsid w:val="00652CAA"/>
    <w:rsid w:val="00653810"/>
    <w:rsid w:val="006545A1"/>
    <w:rsid w:val="0065556D"/>
    <w:rsid w:val="00656C07"/>
    <w:rsid w:val="006575DD"/>
    <w:rsid w:val="006609F6"/>
    <w:rsid w:val="00667FAF"/>
    <w:rsid w:val="00671766"/>
    <w:rsid w:val="006731CA"/>
    <w:rsid w:val="00673C0B"/>
    <w:rsid w:val="0067414C"/>
    <w:rsid w:val="00676B0A"/>
    <w:rsid w:val="006777D9"/>
    <w:rsid w:val="00677892"/>
    <w:rsid w:val="006805AE"/>
    <w:rsid w:val="0068107F"/>
    <w:rsid w:val="0068243A"/>
    <w:rsid w:val="00686501"/>
    <w:rsid w:val="00690684"/>
    <w:rsid w:val="00690F92"/>
    <w:rsid w:val="00691F94"/>
    <w:rsid w:val="00692597"/>
    <w:rsid w:val="006935F2"/>
    <w:rsid w:val="00696905"/>
    <w:rsid w:val="00697373"/>
    <w:rsid w:val="00697F5C"/>
    <w:rsid w:val="006A1B3D"/>
    <w:rsid w:val="006A3D94"/>
    <w:rsid w:val="006B0580"/>
    <w:rsid w:val="006B0FFD"/>
    <w:rsid w:val="006B2462"/>
    <w:rsid w:val="006B4832"/>
    <w:rsid w:val="006B5644"/>
    <w:rsid w:val="006B6AEB"/>
    <w:rsid w:val="006C09A1"/>
    <w:rsid w:val="006C143A"/>
    <w:rsid w:val="006D0E3F"/>
    <w:rsid w:val="006D140E"/>
    <w:rsid w:val="006D15E3"/>
    <w:rsid w:val="006D2BF2"/>
    <w:rsid w:val="006D4BBB"/>
    <w:rsid w:val="006E3B72"/>
    <w:rsid w:val="006E4DFB"/>
    <w:rsid w:val="006E556A"/>
    <w:rsid w:val="006E5FB7"/>
    <w:rsid w:val="006E7585"/>
    <w:rsid w:val="006F1490"/>
    <w:rsid w:val="0070088B"/>
    <w:rsid w:val="00703E23"/>
    <w:rsid w:val="0070459D"/>
    <w:rsid w:val="00704711"/>
    <w:rsid w:val="00706477"/>
    <w:rsid w:val="00707295"/>
    <w:rsid w:val="007113FD"/>
    <w:rsid w:val="00713C42"/>
    <w:rsid w:val="00714712"/>
    <w:rsid w:val="00715922"/>
    <w:rsid w:val="00717EFB"/>
    <w:rsid w:val="00726289"/>
    <w:rsid w:val="007278AA"/>
    <w:rsid w:val="00734A88"/>
    <w:rsid w:val="0073590A"/>
    <w:rsid w:val="007376CC"/>
    <w:rsid w:val="00740B09"/>
    <w:rsid w:val="00741168"/>
    <w:rsid w:val="00745FD7"/>
    <w:rsid w:val="00746E18"/>
    <w:rsid w:val="00755124"/>
    <w:rsid w:val="0075514F"/>
    <w:rsid w:val="00757479"/>
    <w:rsid w:val="00764BAD"/>
    <w:rsid w:val="00764BB1"/>
    <w:rsid w:val="0076668F"/>
    <w:rsid w:val="007700B3"/>
    <w:rsid w:val="0077269D"/>
    <w:rsid w:val="00774B9A"/>
    <w:rsid w:val="00775F7A"/>
    <w:rsid w:val="00776154"/>
    <w:rsid w:val="007772B5"/>
    <w:rsid w:val="00777F07"/>
    <w:rsid w:val="00785BA7"/>
    <w:rsid w:val="007860A5"/>
    <w:rsid w:val="00794B80"/>
    <w:rsid w:val="007964B7"/>
    <w:rsid w:val="007A6B7E"/>
    <w:rsid w:val="007A721C"/>
    <w:rsid w:val="007A7C4B"/>
    <w:rsid w:val="007B2B2E"/>
    <w:rsid w:val="007B4037"/>
    <w:rsid w:val="007C6478"/>
    <w:rsid w:val="007D09D1"/>
    <w:rsid w:val="007D3A96"/>
    <w:rsid w:val="007D435E"/>
    <w:rsid w:val="007D5238"/>
    <w:rsid w:val="007D5FE2"/>
    <w:rsid w:val="007D7527"/>
    <w:rsid w:val="007E07BC"/>
    <w:rsid w:val="007E158C"/>
    <w:rsid w:val="007E22D4"/>
    <w:rsid w:val="007E6397"/>
    <w:rsid w:val="007E7344"/>
    <w:rsid w:val="007F29B7"/>
    <w:rsid w:val="007F630C"/>
    <w:rsid w:val="00804529"/>
    <w:rsid w:val="00804C56"/>
    <w:rsid w:val="00805044"/>
    <w:rsid w:val="008050ED"/>
    <w:rsid w:val="00805EFB"/>
    <w:rsid w:val="008076F5"/>
    <w:rsid w:val="008112B6"/>
    <w:rsid w:val="008161D8"/>
    <w:rsid w:val="00817115"/>
    <w:rsid w:val="008171D9"/>
    <w:rsid w:val="00825FE2"/>
    <w:rsid w:val="00826C12"/>
    <w:rsid w:val="00832026"/>
    <w:rsid w:val="008325C4"/>
    <w:rsid w:val="00832A29"/>
    <w:rsid w:val="00833F3B"/>
    <w:rsid w:val="008371C2"/>
    <w:rsid w:val="00837FA7"/>
    <w:rsid w:val="00837FE6"/>
    <w:rsid w:val="0084094F"/>
    <w:rsid w:val="00844B5C"/>
    <w:rsid w:val="00845FB4"/>
    <w:rsid w:val="00846530"/>
    <w:rsid w:val="00852121"/>
    <w:rsid w:val="0085327B"/>
    <w:rsid w:val="008629CC"/>
    <w:rsid w:val="0086674B"/>
    <w:rsid w:val="00867D0D"/>
    <w:rsid w:val="00872083"/>
    <w:rsid w:val="00880364"/>
    <w:rsid w:val="008857E7"/>
    <w:rsid w:val="00886986"/>
    <w:rsid w:val="008874D7"/>
    <w:rsid w:val="008921BA"/>
    <w:rsid w:val="00895C67"/>
    <w:rsid w:val="00895EAB"/>
    <w:rsid w:val="008A102D"/>
    <w:rsid w:val="008B00A1"/>
    <w:rsid w:val="008B0E46"/>
    <w:rsid w:val="008B45AD"/>
    <w:rsid w:val="008B46FF"/>
    <w:rsid w:val="008B7C2B"/>
    <w:rsid w:val="008C1434"/>
    <w:rsid w:val="008C2518"/>
    <w:rsid w:val="008C3DDF"/>
    <w:rsid w:val="008C6C2C"/>
    <w:rsid w:val="008D0DD0"/>
    <w:rsid w:val="008D24E9"/>
    <w:rsid w:val="008D320D"/>
    <w:rsid w:val="008D7199"/>
    <w:rsid w:val="008E3AFA"/>
    <w:rsid w:val="008E4FB2"/>
    <w:rsid w:val="008E514C"/>
    <w:rsid w:val="008E55FD"/>
    <w:rsid w:val="008E7339"/>
    <w:rsid w:val="008F036C"/>
    <w:rsid w:val="008F345C"/>
    <w:rsid w:val="008F6102"/>
    <w:rsid w:val="0090080D"/>
    <w:rsid w:val="00900D42"/>
    <w:rsid w:val="009012ED"/>
    <w:rsid w:val="009052FB"/>
    <w:rsid w:val="00907222"/>
    <w:rsid w:val="00910548"/>
    <w:rsid w:val="00910995"/>
    <w:rsid w:val="009110AA"/>
    <w:rsid w:val="0091543A"/>
    <w:rsid w:val="009168F4"/>
    <w:rsid w:val="00916D9B"/>
    <w:rsid w:val="00921669"/>
    <w:rsid w:val="009221E3"/>
    <w:rsid w:val="00924676"/>
    <w:rsid w:val="009261B4"/>
    <w:rsid w:val="00926CCE"/>
    <w:rsid w:val="009272D4"/>
    <w:rsid w:val="00934351"/>
    <w:rsid w:val="0093483C"/>
    <w:rsid w:val="0093557A"/>
    <w:rsid w:val="009368EB"/>
    <w:rsid w:val="00947014"/>
    <w:rsid w:val="009547AE"/>
    <w:rsid w:val="00956240"/>
    <w:rsid w:val="009576E7"/>
    <w:rsid w:val="00960D55"/>
    <w:rsid w:val="009620F6"/>
    <w:rsid w:val="00962557"/>
    <w:rsid w:val="009627D4"/>
    <w:rsid w:val="00965D5E"/>
    <w:rsid w:val="00965EF3"/>
    <w:rsid w:val="00977403"/>
    <w:rsid w:val="009824D2"/>
    <w:rsid w:val="00982CA3"/>
    <w:rsid w:val="00990597"/>
    <w:rsid w:val="00992247"/>
    <w:rsid w:val="009930DB"/>
    <w:rsid w:val="0099362F"/>
    <w:rsid w:val="00994CF1"/>
    <w:rsid w:val="0099606B"/>
    <w:rsid w:val="00996BFE"/>
    <w:rsid w:val="009A0A23"/>
    <w:rsid w:val="009A3B0C"/>
    <w:rsid w:val="009A580B"/>
    <w:rsid w:val="009A62F6"/>
    <w:rsid w:val="009A78BA"/>
    <w:rsid w:val="009B3409"/>
    <w:rsid w:val="009B58CD"/>
    <w:rsid w:val="009B6135"/>
    <w:rsid w:val="009B72E1"/>
    <w:rsid w:val="009C3028"/>
    <w:rsid w:val="009C5DD4"/>
    <w:rsid w:val="009D0428"/>
    <w:rsid w:val="009D1558"/>
    <w:rsid w:val="009D27BB"/>
    <w:rsid w:val="009D352E"/>
    <w:rsid w:val="009D4507"/>
    <w:rsid w:val="009E1B7C"/>
    <w:rsid w:val="009F054E"/>
    <w:rsid w:val="009F4127"/>
    <w:rsid w:val="009F6ADC"/>
    <w:rsid w:val="00A01D8F"/>
    <w:rsid w:val="00A03DF1"/>
    <w:rsid w:val="00A04CDB"/>
    <w:rsid w:val="00A059A1"/>
    <w:rsid w:val="00A05FAC"/>
    <w:rsid w:val="00A077EB"/>
    <w:rsid w:val="00A11386"/>
    <w:rsid w:val="00A14E75"/>
    <w:rsid w:val="00A20949"/>
    <w:rsid w:val="00A211B4"/>
    <w:rsid w:val="00A23751"/>
    <w:rsid w:val="00A245A1"/>
    <w:rsid w:val="00A279E8"/>
    <w:rsid w:val="00A332A6"/>
    <w:rsid w:val="00A337BE"/>
    <w:rsid w:val="00A33CF9"/>
    <w:rsid w:val="00A36790"/>
    <w:rsid w:val="00A37009"/>
    <w:rsid w:val="00A41D7C"/>
    <w:rsid w:val="00A421D1"/>
    <w:rsid w:val="00A4288A"/>
    <w:rsid w:val="00A45D86"/>
    <w:rsid w:val="00A50CDD"/>
    <w:rsid w:val="00A5272E"/>
    <w:rsid w:val="00A56183"/>
    <w:rsid w:val="00A570D6"/>
    <w:rsid w:val="00A61305"/>
    <w:rsid w:val="00A62F0D"/>
    <w:rsid w:val="00A6476B"/>
    <w:rsid w:val="00A65494"/>
    <w:rsid w:val="00A66079"/>
    <w:rsid w:val="00A73B27"/>
    <w:rsid w:val="00A76713"/>
    <w:rsid w:val="00A915F3"/>
    <w:rsid w:val="00A93D9C"/>
    <w:rsid w:val="00A96DD5"/>
    <w:rsid w:val="00A97360"/>
    <w:rsid w:val="00AA318E"/>
    <w:rsid w:val="00AA3ED3"/>
    <w:rsid w:val="00AB1DE3"/>
    <w:rsid w:val="00AB48C9"/>
    <w:rsid w:val="00AB6C32"/>
    <w:rsid w:val="00AC0B09"/>
    <w:rsid w:val="00AC0C83"/>
    <w:rsid w:val="00AC15C9"/>
    <w:rsid w:val="00AC5A7C"/>
    <w:rsid w:val="00AD27DB"/>
    <w:rsid w:val="00AD4853"/>
    <w:rsid w:val="00AE2392"/>
    <w:rsid w:val="00AE2CAF"/>
    <w:rsid w:val="00AE6142"/>
    <w:rsid w:val="00AF0401"/>
    <w:rsid w:val="00AF0F97"/>
    <w:rsid w:val="00AF1729"/>
    <w:rsid w:val="00AF53E1"/>
    <w:rsid w:val="00B024D7"/>
    <w:rsid w:val="00B02A6C"/>
    <w:rsid w:val="00B03C40"/>
    <w:rsid w:val="00B06F32"/>
    <w:rsid w:val="00B07615"/>
    <w:rsid w:val="00B0774A"/>
    <w:rsid w:val="00B12AAC"/>
    <w:rsid w:val="00B1529F"/>
    <w:rsid w:val="00B15EC3"/>
    <w:rsid w:val="00B1735B"/>
    <w:rsid w:val="00B1774E"/>
    <w:rsid w:val="00B203CD"/>
    <w:rsid w:val="00B22B2B"/>
    <w:rsid w:val="00B253D2"/>
    <w:rsid w:val="00B26DF6"/>
    <w:rsid w:val="00B34410"/>
    <w:rsid w:val="00B376FE"/>
    <w:rsid w:val="00B449BD"/>
    <w:rsid w:val="00B46F4F"/>
    <w:rsid w:val="00B5622D"/>
    <w:rsid w:val="00B6220D"/>
    <w:rsid w:val="00B73002"/>
    <w:rsid w:val="00B744AE"/>
    <w:rsid w:val="00B838B9"/>
    <w:rsid w:val="00B84546"/>
    <w:rsid w:val="00B85506"/>
    <w:rsid w:val="00B86866"/>
    <w:rsid w:val="00B90049"/>
    <w:rsid w:val="00B95E28"/>
    <w:rsid w:val="00B97DC5"/>
    <w:rsid w:val="00BA1B21"/>
    <w:rsid w:val="00BA25A0"/>
    <w:rsid w:val="00BA3826"/>
    <w:rsid w:val="00BA6FAF"/>
    <w:rsid w:val="00BA7C3D"/>
    <w:rsid w:val="00BB4C3E"/>
    <w:rsid w:val="00BB4F2E"/>
    <w:rsid w:val="00BB72BF"/>
    <w:rsid w:val="00BC5A54"/>
    <w:rsid w:val="00BD0585"/>
    <w:rsid w:val="00BD08B9"/>
    <w:rsid w:val="00BD1BE3"/>
    <w:rsid w:val="00BD2F17"/>
    <w:rsid w:val="00BD760F"/>
    <w:rsid w:val="00BD7833"/>
    <w:rsid w:val="00BE020A"/>
    <w:rsid w:val="00BE1E49"/>
    <w:rsid w:val="00BE25BF"/>
    <w:rsid w:val="00BE27D7"/>
    <w:rsid w:val="00BE2E08"/>
    <w:rsid w:val="00BE42EA"/>
    <w:rsid w:val="00BE4579"/>
    <w:rsid w:val="00BE4B85"/>
    <w:rsid w:val="00BE7F4F"/>
    <w:rsid w:val="00BF242B"/>
    <w:rsid w:val="00BF58F5"/>
    <w:rsid w:val="00BF7A50"/>
    <w:rsid w:val="00C00DDC"/>
    <w:rsid w:val="00C02C08"/>
    <w:rsid w:val="00C10F2E"/>
    <w:rsid w:val="00C13CEF"/>
    <w:rsid w:val="00C220B9"/>
    <w:rsid w:val="00C365D4"/>
    <w:rsid w:val="00C37561"/>
    <w:rsid w:val="00C40B79"/>
    <w:rsid w:val="00C41403"/>
    <w:rsid w:val="00C42BF2"/>
    <w:rsid w:val="00C4319D"/>
    <w:rsid w:val="00C44C06"/>
    <w:rsid w:val="00C45D58"/>
    <w:rsid w:val="00C54A6A"/>
    <w:rsid w:val="00C56D42"/>
    <w:rsid w:val="00C60EE1"/>
    <w:rsid w:val="00C62696"/>
    <w:rsid w:val="00C741DE"/>
    <w:rsid w:val="00C8148E"/>
    <w:rsid w:val="00C81B30"/>
    <w:rsid w:val="00C84718"/>
    <w:rsid w:val="00C91077"/>
    <w:rsid w:val="00C92CCF"/>
    <w:rsid w:val="00CA4881"/>
    <w:rsid w:val="00CA4D00"/>
    <w:rsid w:val="00CB1120"/>
    <w:rsid w:val="00CB3A64"/>
    <w:rsid w:val="00CB43F2"/>
    <w:rsid w:val="00CB7635"/>
    <w:rsid w:val="00CC1FC7"/>
    <w:rsid w:val="00CD6A5D"/>
    <w:rsid w:val="00CE5ADF"/>
    <w:rsid w:val="00CE5B4D"/>
    <w:rsid w:val="00CF38AE"/>
    <w:rsid w:val="00CF6088"/>
    <w:rsid w:val="00D00FB0"/>
    <w:rsid w:val="00D01E12"/>
    <w:rsid w:val="00D12489"/>
    <w:rsid w:val="00D20BF4"/>
    <w:rsid w:val="00D21423"/>
    <w:rsid w:val="00D22918"/>
    <w:rsid w:val="00D23742"/>
    <w:rsid w:val="00D23838"/>
    <w:rsid w:val="00D26BCD"/>
    <w:rsid w:val="00D27D7B"/>
    <w:rsid w:val="00D3390C"/>
    <w:rsid w:val="00D3449E"/>
    <w:rsid w:val="00D36E04"/>
    <w:rsid w:val="00D37160"/>
    <w:rsid w:val="00D5009C"/>
    <w:rsid w:val="00D50871"/>
    <w:rsid w:val="00D627A8"/>
    <w:rsid w:val="00D6547D"/>
    <w:rsid w:val="00D72E2F"/>
    <w:rsid w:val="00D819C2"/>
    <w:rsid w:val="00D81B16"/>
    <w:rsid w:val="00D8462E"/>
    <w:rsid w:val="00D87266"/>
    <w:rsid w:val="00D87B3D"/>
    <w:rsid w:val="00D96C9F"/>
    <w:rsid w:val="00D97696"/>
    <w:rsid w:val="00DA1A0C"/>
    <w:rsid w:val="00DA4939"/>
    <w:rsid w:val="00DB0D1C"/>
    <w:rsid w:val="00DB14B9"/>
    <w:rsid w:val="00DB1AB8"/>
    <w:rsid w:val="00DB1AE0"/>
    <w:rsid w:val="00DB5AFB"/>
    <w:rsid w:val="00DB63C6"/>
    <w:rsid w:val="00DB651E"/>
    <w:rsid w:val="00DC2A25"/>
    <w:rsid w:val="00DC3EAD"/>
    <w:rsid w:val="00DC504D"/>
    <w:rsid w:val="00DD34E6"/>
    <w:rsid w:val="00DD4D39"/>
    <w:rsid w:val="00DD5A58"/>
    <w:rsid w:val="00DD6162"/>
    <w:rsid w:val="00DF067D"/>
    <w:rsid w:val="00DF4767"/>
    <w:rsid w:val="00E0043B"/>
    <w:rsid w:val="00E00D71"/>
    <w:rsid w:val="00E01B5B"/>
    <w:rsid w:val="00E07E23"/>
    <w:rsid w:val="00E17753"/>
    <w:rsid w:val="00E17A93"/>
    <w:rsid w:val="00E2116F"/>
    <w:rsid w:val="00E2239F"/>
    <w:rsid w:val="00E22592"/>
    <w:rsid w:val="00E26BF5"/>
    <w:rsid w:val="00E2728A"/>
    <w:rsid w:val="00E27B63"/>
    <w:rsid w:val="00E30281"/>
    <w:rsid w:val="00E311B1"/>
    <w:rsid w:val="00E4013A"/>
    <w:rsid w:val="00E42083"/>
    <w:rsid w:val="00E4240C"/>
    <w:rsid w:val="00E4399A"/>
    <w:rsid w:val="00E4661A"/>
    <w:rsid w:val="00E46780"/>
    <w:rsid w:val="00E506DC"/>
    <w:rsid w:val="00E5446A"/>
    <w:rsid w:val="00E6218F"/>
    <w:rsid w:val="00E62F88"/>
    <w:rsid w:val="00E669BB"/>
    <w:rsid w:val="00E66AE7"/>
    <w:rsid w:val="00E66BF9"/>
    <w:rsid w:val="00E726FA"/>
    <w:rsid w:val="00E75830"/>
    <w:rsid w:val="00E77FD9"/>
    <w:rsid w:val="00E81028"/>
    <w:rsid w:val="00E8231D"/>
    <w:rsid w:val="00E82383"/>
    <w:rsid w:val="00E823B7"/>
    <w:rsid w:val="00E83BDB"/>
    <w:rsid w:val="00E90AD9"/>
    <w:rsid w:val="00E92B1B"/>
    <w:rsid w:val="00E951D5"/>
    <w:rsid w:val="00EA0C93"/>
    <w:rsid w:val="00EA111C"/>
    <w:rsid w:val="00EA114F"/>
    <w:rsid w:val="00EA1969"/>
    <w:rsid w:val="00EA3CE3"/>
    <w:rsid w:val="00EB5010"/>
    <w:rsid w:val="00EC1C60"/>
    <w:rsid w:val="00EC2F26"/>
    <w:rsid w:val="00EC4DA0"/>
    <w:rsid w:val="00ED3B9D"/>
    <w:rsid w:val="00ED661D"/>
    <w:rsid w:val="00EE1DA3"/>
    <w:rsid w:val="00EE301D"/>
    <w:rsid w:val="00EE51C6"/>
    <w:rsid w:val="00EF1682"/>
    <w:rsid w:val="00EF212E"/>
    <w:rsid w:val="00EF2B5E"/>
    <w:rsid w:val="00EF5985"/>
    <w:rsid w:val="00EF5DA7"/>
    <w:rsid w:val="00F004FA"/>
    <w:rsid w:val="00F04035"/>
    <w:rsid w:val="00F04A78"/>
    <w:rsid w:val="00F05248"/>
    <w:rsid w:val="00F114CB"/>
    <w:rsid w:val="00F12DB3"/>
    <w:rsid w:val="00F13907"/>
    <w:rsid w:val="00F13CE4"/>
    <w:rsid w:val="00F16267"/>
    <w:rsid w:val="00F20617"/>
    <w:rsid w:val="00F22EB9"/>
    <w:rsid w:val="00F30089"/>
    <w:rsid w:val="00F331C8"/>
    <w:rsid w:val="00F37E19"/>
    <w:rsid w:val="00F430C7"/>
    <w:rsid w:val="00F43A06"/>
    <w:rsid w:val="00F45B8C"/>
    <w:rsid w:val="00F47A95"/>
    <w:rsid w:val="00F50512"/>
    <w:rsid w:val="00F50DE9"/>
    <w:rsid w:val="00F518B3"/>
    <w:rsid w:val="00F52D4C"/>
    <w:rsid w:val="00F53E30"/>
    <w:rsid w:val="00F5484A"/>
    <w:rsid w:val="00F57501"/>
    <w:rsid w:val="00F6343B"/>
    <w:rsid w:val="00F67761"/>
    <w:rsid w:val="00F70D0C"/>
    <w:rsid w:val="00F70ECF"/>
    <w:rsid w:val="00F73541"/>
    <w:rsid w:val="00F90100"/>
    <w:rsid w:val="00F95E86"/>
    <w:rsid w:val="00F96A38"/>
    <w:rsid w:val="00FA4F25"/>
    <w:rsid w:val="00FA5114"/>
    <w:rsid w:val="00FB2502"/>
    <w:rsid w:val="00FB52C9"/>
    <w:rsid w:val="00FB575B"/>
    <w:rsid w:val="00FB77EB"/>
    <w:rsid w:val="00FB7DA6"/>
    <w:rsid w:val="00FC656E"/>
    <w:rsid w:val="00FD02EF"/>
    <w:rsid w:val="00FD20DE"/>
    <w:rsid w:val="00FD5303"/>
    <w:rsid w:val="00FD7536"/>
    <w:rsid w:val="00FE5ADD"/>
    <w:rsid w:val="00FE5C2E"/>
    <w:rsid w:val="00FE6841"/>
    <w:rsid w:val="00FF0433"/>
    <w:rsid w:val="00FF19A9"/>
    <w:rsid w:val="00FF1EF7"/>
    <w:rsid w:val="00FF27EF"/>
    <w:rsid w:val="00FF4D87"/>
    <w:rsid w:val="00FF6789"/>
    <w:rsid w:val="00FF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CC9EC1"/>
  <w15:docId w15:val="{6D803376-42E3-426E-9425-68BA0BB49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3BDB"/>
    <w:pPr>
      <w:widowControl w:val="0"/>
      <w:autoSpaceDE w:val="0"/>
      <w:autoSpaceDN w:val="0"/>
      <w:adjustRightInd w:val="0"/>
    </w:pPr>
    <w:rPr>
      <w:rFonts w:ascii="Trebuchet MS" w:hAnsi="Trebuchet M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rsid w:val="00E83BDB"/>
    <w:pPr>
      <w:spacing w:line="393" w:lineRule="exact"/>
      <w:ind w:firstLine="432"/>
      <w:jc w:val="both"/>
    </w:pPr>
  </w:style>
  <w:style w:type="paragraph" w:customStyle="1" w:styleId="Style6">
    <w:name w:val="Style6"/>
    <w:basedOn w:val="Normal"/>
    <w:rsid w:val="00E83BDB"/>
    <w:pPr>
      <w:spacing w:line="302" w:lineRule="exact"/>
      <w:ind w:firstLine="600"/>
    </w:pPr>
  </w:style>
  <w:style w:type="paragraph" w:customStyle="1" w:styleId="Style7">
    <w:name w:val="Style7"/>
    <w:basedOn w:val="Normal"/>
    <w:rsid w:val="00E83BDB"/>
    <w:pPr>
      <w:spacing w:line="394" w:lineRule="exact"/>
      <w:jc w:val="both"/>
    </w:pPr>
  </w:style>
  <w:style w:type="character" w:customStyle="1" w:styleId="FontStyle101">
    <w:name w:val="Font Style101"/>
    <w:basedOn w:val="DefaultParagraphFont"/>
    <w:rsid w:val="00E83BDB"/>
    <w:rPr>
      <w:rFonts w:ascii="Trebuchet MS" w:hAnsi="Trebuchet MS" w:cs="Trebuchet MS"/>
      <w:i/>
      <w:iCs/>
      <w:sz w:val="24"/>
      <w:szCs w:val="24"/>
    </w:rPr>
  </w:style>
  <w:style w:type="character" w:customStyle="1" w:styleId="FontStyle104">
    <w:name w:val="Font Style104"/>
    <w:basedOn w:val="DefaultParagraphFont"/>
    <w:rsid w:val="00E83BDB"/>
    <w:rPr>
      <w:rFonts w:ascii="Trebuchet MS" w:hAnsi="Trebuchet MS" w:cs="Trebuchet MS"/>
      <w:b/>
      <w:bCs/>
      <w:sz w:val="24"/>
      <w:szCs w:val="24"/>
    </w:rPr>
  </w:style>
  <w:style w:type="character" w:customStyle="1" w:styleId="FontStyle110">
    <w:name w:val="Font Style110"/>
    <w:basedOn w:val="DefaultParagraphFont"/>
    <w:rsid w:val="00E83BDB"/>
    <w:rPr>
      <w:rFonts w:ascii="Trebuchet MS" w:hAnsi="Trebuchet MS" w:cs="Trebuchet MS"/>
      <w:sz w:val="24"/>
      <w:szCs w:val="24"/>
    </w:rPr>
  </w:style>
  <w:style w:type="paragraph" w:customStyle="1" w:styleId="Style1">
    <w:name w:val="Style1"/>
    <w:basedOn w:val="Normal"/>
    <w:rsid w:val="00E83BDB"/>
  </w:style>
  <w:style w:type="paragraph" w:customStyle="1" w:styleId="Style15">
    <w:name w:val="Style15"/>
    <w:basedOn w:val="Normal"/>
    <w:rsid w:val="00E83BDB"/>
    <w:pPr>
      <w:spacing w:line="453" w:lineRule="exact"/>
      <w:ind w:hanging="427"/>
      <w:jc w:val="both"/>
    </w:pPr>
  </w:style>
  <w:style w:type="paragraph" w:customStyle="1" w:styleId="Style8">
    <w:name w:val="Style8"/>
    <w:basedOn w:val="Normal"/>
    <w:rsid w:val="00E83BDB"/>
  </w:style>
  <w:style w:type="paragraph" w:customStyle="1" w:styleId="Style57">
    <w:name w:val="Style57"/>
    <w:basedOn w:val="Normal"/>
    <w:rsid w:val="00E83BDB"/>
    <w:pPr>
      <w:spacing w:line="302" w:lineRule="exact"/>
      <w:ind w:hanging="437"/>
    </w:pPr>
  </w:style>
  <w:style w:type="paragraph" w:customStyle="1" w:styleId="Style10">
    <w:name w:val="Style10"/>
    <w:basedOn w:val="Normal"/>
    <w:rsid w:val="00E83BDB"/>
    <w:pPr>
      <w:spacing w:line="453" w:lineRule="exact"/>
      <w:ind w:firstLine="547"/>
      <w:jc w:val="both"/>
    </w:pPr>
  </w:style>
  <w:style w:type="paragraph" w:customStyle="1" w:styleId="Style37">
    <w:name w:val="Style37"/>
    <w:basedOn w:val="Normal"/>
    <w:rsid w:val="00E83BDB"/>
    <w:pPr>
      <w:spacing w:line="451" w:lineRule="exact"/>
    </w:pPr>
  </w:style>
  <w:style w:type="paragraph" w:customStyle="1" w:styleId="Style22">
    <w:name w:val="Style22"/>
    <w:basedOn w:val="Normal"/>
    <w:rsid w:val="00E83BDB"/>
  </w:style>
  <w:style w:type="paragraph" w:customStyle="1" w:styleId="Style35">
    <w:name w:val="Style35"/>
    <w:basedOn w:val="Normal"/>
    <w:rsid w:val="00E83BDB"/>
    <w:pPr>
      <w:spacing w:line="989" w:lineRule="exact"/>
      <w:ind w:firstLine="442"/>
      <w:jc w:val="both"/>
    </w:pPr>
  </w:style>
  <w:style w:type="paragraph" w:customStyle="1" w:styleId="Style14">
    <w:name w:val="Style14"/>
    <w:basedOn w:val="Normal"/>
    <w:rsid w:val="00E83BDB"/>
  </w:style>
  <w:style w:type="character" w:customStyle="1" w:styleId="FontStyle86">
    <w:name w:val="Font Style86"/>
    <w:basedOn w:val="DefaultParagraphFont"/>
    <w:rsid w:val="00E83BDB"/>
    <w:rPr>
      <w:rFonts w:ascii="Trebuchet MS" w:hAnsi="Trebuchet MS" w:cs="Trebuchet MS"/>
      <w:b/>
      <w:bCs/>
      <w:sz w:val="20"/>
      <w:szCs w:val="20"/>
    </w:rPr>
  </w:style>
  <w:style w:type="paragraph" w:customStyle="1" w:styleId="Style3">
    <w:name w:val="Style3"/>
    <w:basedOn w:val="Normal"/>
    <w:rsid w:val="00E83BDB"/>
    <w:pPr>
      <w:spacing w:line="456" w:lineRule="exact"/>
      <w:jc w:val="center"/>
    </w:pPr>
  </w:style>
  <w:style w:type="paragraph" w:customStyle="1" w:styleId="Style45">
    <w:name w:val="Style45"/>
    <w:basedOn w:val="Normal"/>
    <w:rsid w:val="00E83BDB"/>
    <w:pPr>
      <w:spacing w:line="595" w:lineRule="exact"/>
      <w:ind w:hanging="427"/>
    </w:pPr>
  </w:style>
  <w:style w:type="paragraph" w:customStyle="1" w:styleId="Style47">
    <w:name w:val="Style47"/>
    <w:basedOn w:val="Normal"/>
    <w:rsid w:val="00E83BDB"/>
  </w:style>
  <w:style w:type="paragraph" w:customStyle="1" w:styleId="Style53">
    <w:name w:val="Style53"/>
    <w:basedOn w:val="Normal"/>
    <w:rsid w:val="00E83BDB"/>
    <w:pPr>
      <w:spacing w:line="576" w:lineRule="exact"/>
      <w:ind w:firstLine="379"/>
    </w:pPr>
  </w:style>
  <w:style w:type="paragraph" w:customStyle="1" w:styleId="Style11">
    <w:name w:val="Style11"/>
    <w:basedOn w:val="Normal"/>
    <w:rsid w:val="00E83BDB"/>
  </w:style>
  <w:style w:type="paragraph" w:customStyle="1" w:styleId="Style2">
    <w:name w:val="Style2"/>
    <w:basedOn w:val="Normal"/>
    <w:rsid w:val="00E83BDB"/>
  </w:style>
  <w:style w:type="paragraph" w:customStyle="1" w:styleId="Style32">
    <w:name w:val="Style32"/>
    <w:basedOn w:val="Normal"/>
    <w:rsid w:val="00E83BDB"/>
    <w:pPr>
      <w:spacing w:line="454" w:lineRule="exact"/>
      <w:ind w:hanging="432"/>
    </w:pPr>
  </w:style>
  <w:style w:type="paragraph" w:customStyle="1" w:styleId="Style68">
    <w:name w:val="Style68"/>
    <w:basedOn w:val="Normal"/>
    <w:rsid w:val="00E83BDB"/>
    <w:pPr>
      <w:spacing w:line="446" w:lineRule="exact"/>
      <w:ind w:hanging="456"/>
    </w:pPr>
  </w:style>
  <w:style w:type="character" w:customStyle="1" w:styleId="FontStyle108">
    <w:name w:val="Font Style108"/>
    <w:basedOn w:val="DefaultParagraphFont"/>
    <w:rsid w:val="00E83BDB"/>
    <w:rPr>
      <w:rFonts w:ascii="Trebuchet MS" w:hAnsi="Trebuchet MS" w:cs="Trebuchet MS"/>
      <w:b/>
      <w:bCs/>
      <w:i/>
      <w:iCs/>
      <w:sz w:val="24"/>
      <w:szCs w:val="24"/>
    </w:rPr>
  </w:style>
  <w:style w:type="paragraph" w:customStyle="1" w:styleId="Style48">
    <w:name w:val="Style48"/>
    <w:basedOn w:val="Normal"/>
    <w:rsid w:val="00E83BDB"/>
    <w:pPr>
      <w:spacing w:line="452" w:lineRule="exact"/>
      <w:ind w:firstLine="278"/>
      <w:jc w:val="both"/>
    </w:pPr>
  </w:style>
  <w:style w:type="paragraph" w:customStyle="1" w:styleId="Style17">
    <w:name w:val="Style17"/>
    <w:basedOn w:val="Normal"/>
    <w:rsid w:val="00E83BDB"/>
  </w:style>
  <w:style w:type="paragraph" w:customStyle="1" w:styleId="Style23">
    <w:name w:val="Style23"/>
    <w:basedOn w:val="Normal"/>
    <w:rsid w:val="00E83BDB"/>
  </w:style>
  <w:style w:type="paragraph" w:customStyle="1" w:styleId="Style28">
    <w:name w:val="Style28"/>
    <w:basedOn w:val="Normal"/>
    <w:rsid w:val="00E83BDB"/>
  </w:style>
  <w:style w:type="paragraph" w:customStyle="1" w:styleId="Style46">
    <w:name w:val="Style46"/>
    <w:basedOn w:val="Normal"/>
    <w:rsid w:val="00E83BDB"/>
  </w:style>
  <w:style w:type="paragraph" w:customStyle="1" w:styleId="Style64">
    <w:name w:val="Style64"/>
    <w:basedOn w:val="Normal"/>
    <w:rsid w:val="00E83BDB"/>
    <w:pPr>
      <w:spacing w:line="235" w:lineRule="exact"/>
    </w:pPr>
  </w:style>
  <w:style w:type="character" w:customStyle="1" w:styleId="FontStyle93">
    <w:name w:val="Font Style93"/>
    <w:basedOn w:val="DefaultParagraphFont"/>
    <w:rsid w:val="00E83BDB"/>
    <w:rPr>
      <w:rFonts w:ascii="Trebuchet MS" w:hAnsi="Trebuchet MS" w:cs="Trebuchet MS"/>
      <w:i/>
      <w:iCs/>
      <w:sz w:val="18"/>
      <w:szCs w:val="18"/>
    </w:rPr>
  </w:style>
  <w:style w:type="character" w:customStyle="1" w:styleId="FontStyle94">
    <w:name w:val="Font Style94"/>
    <w:basedOn w:val="DefaultParagraphFont"/>
    <w:rsid w:val="00E83BDB"/>
    <w:rPr>
      <w:rFonts w:ascii="Trebuchet MS" w:hAnsi="Trebuchet MS" w:cs="Trebuchet MS"/>
      <w:b/>
      <w:bCs/>
      <w:sz w:val="18"/>
      <w:szCs w:val="18"/>
    </w:rPr>
  </w:style>
  <w:style w:type="character" w:customStyle="1" w:styleId="FontStyle95">
    <w:name w:val="Font Style95"/>
    <w:basedOn w:val="DefaultParagraphFont"/>
    <w:rsid w:val="00E83BDB"/>
    <w:rPr>
      <w:rFonts w:ascii="Trebuchet MS" w:hAnsi="Trebuchet MS" w:cs="Trebuchet MS"/>
      <w:sz w:val="18"/>
      <w:szCs w:val="18"/>
    </w:rPr>
  </w:style>
  <w:style w:type="paragraph" w:customStyle="1" w:styleId="Style16">
    <w:name w:val="Style16"/>
    <w:basedOn w:val="Normal"/>
    <w:rsid w:val="00E83BDB"/>
  </w:style>
  <w:style w:type="character" w:customStyle="1" w:styleId="FontStyle76">
    <w:name w:val="Font Style76"/>
    <w:basedOn w:val="DefaultParagraphFont"/>
    <w:rsid w:val="00E83BDB"/>
    <w:rPr>
      <w:rFonts w:ascii="Georgia" w:hAnsi="Georgia" w:cs="Georgia"/>
      <w:b/>
      <w:bCs/>
      <w:sz w:val="10"/>
      <w:szCs w:val="10"/>
    </w:rPr>
  </w:style>
  <w:style w:type="character" w:customStyle="1" w:styleId="FontStyle107">
    <w:name w:val="Font Style107"/>
    <w:basedOn w:val="DefaultParagraphFont"/>
    <w:rsid w:val="00E83BDB"/>
    <w:rPr>
      <w:rFonts w:ascii="Candara" w:hAnsi="Candara" w:cs="Candara"/>
      <w:b/>
      <w:bCs/>
      <w:w w:val="200"/>
      <w:sz w:val="12"/>
      <w:szCs w:val="12"/>
    </w:rPr>
  </w:style>
  <w:style w:type="paragraph" w:customStyle="1" w:styleId="Style67">
    <w:name w:val="Style67"/>
    <w:basedOn w:val="Normal"/>
    <w:rsid w:val="00E83BDB"/>
    <w:pPr>
      <w:spacing w:line="302" w:lineRule="exact"/>
      <w:ind w:hanging="1291"/>
    </w:pPr>
  </w:style>
  <w:style w:type="paragraph" w:customStyle="1" w:styleId="Style26">
    <w:name w:val="Style26"/>
    <w:basedOn w:val="Normal"/>
    <w:rsid w:val="00E83BDB"/>
    <w:pPr>
      <w:spacing w:line="456" w:lineRule="exact"/>
      <w:ind w:hanging="355"/>
      <w:jc w:val="both"/>
    </w:pPr>
  </w:style>
  <w:style w:type="paragraph" w:customStyle="1" w:styleId="Style27">
    <w:name w:val="Style27"/>
    <w:basedOn w:val="Normal"/>
    <w:rsid w:val="00E83BDB"/>
  </w:style>
  <w:style w:type="paragraph" w:customStyle="1" w:styleId="Style43">
    <w:name w:val="Style43"/>
    <w:basedOn w:val="Normal"/>
    <w:rsid w:val="00E83BDB"/>
  </w:style>
  <w:style w:type="paragraph" w:customStyle="1" w:styleId="Style66">
    <w:name w:val="Style66"/>
    <w:basedOn w:val="Normal"/>
    <w:rsid w:val="00E83BDB"/>
  </w:style>
  <w:style w:type="character" w:customStyle="1" w:styleId="FontStyle85">
    <w:name w:val="Font Style85"/>
    <w:basedOn w:val="DefaultParagraphFont"/>
    <w:rsid w:val="00E83BDB"/>
    <w:rPr>
      <w:rFonts w:ascii="Trebuchet MS" w:hAnsi="Trebuchet MS" w:cs="Trebuchet MS"/>
      <w:b/>
      <w:bCs/>
      <w:i/>
      <w:iCs/>
      <w:sz w:val="20"/>
      <w:szCs w:val="20"/>
    </w:rPr>
  </w:style>
  <w:style w:type="character" w:customStyle="1" w:styleId="FontStyle87">
    <w:name w:val="Font Style87"/>
    <w:basedOn w:val="DefaultParagraphFont"/>
    <w:rsid w:val="00E83BDB"/>
    <w:rPr>
      <w:rFonts w:ascii="Trebuchet MS" w:hAnsi="Trebuchet MS" w:cs="Trebuchet MS"/>
      <w:sz w:val="20"/>
      <w:szCs w:val="20"/>
    </w:rPr>
  </w:style>
  <w:style w:type="paragraph" w:customStyle="1" w:styleId="Style30">
    <w:name w:val="Style30"/>
    <w:basedOn w:val="Normal"/>
    <w:rsid w:val="00E83BDB"/>
    <w:pPr>
      <w:spacing w:line="302" w:lineRule="exact"/>
      <w:ind w:firstLine="178"/>
    </w:pPr>
  </w:style>
  <w:style w:type="paragraph" w:customStyle="1" w:styleId="Style63">
    <w:name w:val="Style63"/>
    <w:basedOn w:val="Normal"/>
    <w:rsid w:val="007D7527"/>
    <w:pPr>
      <w:spacing w:line="456" w:lineRule="exact"/>
      <w:ind w:hanging="413"/>
    </w:pPr>
  </w:style>
  <w:style w:type="paragraph" w:customStyle="1" w:styleId="Style41">
    <w:name w:val="Style41"/>
    <w:basedOn w:val="Normal"/>
    <w:rsid w:val="007D7527"/>
    <w:pPr>
      <w:spacing w:line="456" w:lineRule="exact"/>
      <w:ind w:hanging="408"/>
    </w:pPr>
  </w:style>
  <w:style w:type="paragraph" w:customStyle="1" w:styleId="Style20">
    <w:name w:val="Style20"/>
    <w:basedOn w:val="Normal"/>
    <w:rsid w:val="007D7527"/>
    <w:pPr>
      <w:spacing w:line="454" w:lineRule="exact"/>
      <w:jc w:val="center"/>
    </w:pPr>
  </w:style>
  <w:style w:type="paragraph" w:styleId="BodyText">
    <w:name w:val="Body Text"/>
    <w:basedOn w:val="Normal"/>
    <w:rsid w:val="00947014"/>
    <w:pPr>
      <w:widowControl/>
      <w:autoSpaceDE/>
      <w:autoSpaceDN/>
      <w:adjustRightInd/>
      <w:spacing w:before="120"/>
      <w:jc w:val="both"/>
    </w:pPr>
    <w:rPr>
      <w:rFonts w:ascii="Times New Roman" w:hAnsi="Times New Roman"/>
    </w:rPr>
  </w:style>
  <w:style w:type="paragraph" w:styleId="BodyText2">
    <w:name w:val="Body Text 2"/>
    <w:basedOn w:val="Normal"/>
    <w:rsid w:val="00947014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lang w:val="en-GB"/>
    </w:rPr>
  </w:style>
  <w:style w:type="paragraph" w:customStyle="1" w:styleId="Default">
    <w:name w:val="Default"/>
    <w:rsid w:val="0031049F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rsid w:val="00DC504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9B58CD"/>
    <w:pPr>
      <w:widowControl/>
      <w:autoSpaceDE/>
      <w:autoSpaceDN/>
      <w:adjustRightInd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0235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2356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1251"/>
  </w:style>
  <w:style w:type="paragraph" w:customStyle="1" w:styleId="Tabel">
    <w:name w:val="Tabel"/>
    <w:basedOn w:val="Normal"/>
    <w:link w:val="TabelChar"/>
    <w:rsid w:val="0057349F"/>
    <w:pPr>
      <w:widowControl/>
      <w:numPr>
        <w:numId w:val="1"/>
      </w:numPr>
      <w:autoSpaceDE/>
      <w:autoSpaceDN/>
      <w:adjustRightInd/>
      <w:spacing w:line="360" w:lineRule="auto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TabelChar">
    <w:name w:val="Tabel Char"/>
    <w:basedOn w:val="DefaultParagraphFont"/>
    <w:link w:val="Tabel"/>
    <w:locked/>
    <w:rsid w:val="0057349F"/>
    <w:rPr>
      <w:rFonts w:ascii="Arial" w:hAnsi="Arial" w:cs="Arial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57349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customStyle="1" w:styleId="Style52">
    <w:name w:val="Style52"/>
    <w:basedOn w:val="Normal"/>
    <w:rsid w:val="00B15EC3"/>
  </w:style>
  <w:style w:type="paragraph" w:customStyle="1" w:styleId="Style9">
    <w:name w:val="Style9"/>
    <w:basedOn w:val="Normal"/>
    <w:rsid w:val="00B15EC3"/>
    <w:pPr>
      <w:spacing w:line="394" w:lineRule="exact"/>
      <w:ind w:hanging="355"/>
      <w:jc w:val="both"/>
    </w:pPr>
  </w:style>
  <w:style w:type="character" w:customStyle="1" w:styleId="FooterChar">
    <w:name w:val="Footer Char"/>
    <w:basedOn w:val="DefaultParagraphFont"/>
    <w:link w:val="Footer"/>
    <w:uiPriority w:val="99"/>
    <w:rsid w:val="00777F07"/>
    <w:rPr>
      <w:rFonts w:ascii="Trebuchet MS" w:hAnsi="Trebuchet MS"/>
      <w:sz w:val="24"/>
      <w:szCs w:val="24"/>
    </w:rPr>
  </w:style>
  <w:style w:type="paragraph" w:styleId="BalloonText">
    <w:name w:val="Balloon Text"/>
    <w:basedOn w:val="Normal"/>
    <w:link w:val="BalloonTextChar"/>
    <w:rsid w:val="00777F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7F0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4803D3"/>
    <w:rPr>
      <w:rFonts w:ascii="Trebuchet MS" w:hAnsi="Trebuchet MS"/>
      <w:sz w:val="24"/>
      <w:szCs w:val="24"/>
    </w:rPr>
  </w:style>
  <w:style w:type="table" w:styleId="TableList8">
    <w:name w:val="Table List 8"/>
    <w:basedOn w:val="TableNormal"/>
    <w:rsid w:val="004803D3"/>
    <w:pPr>
      <w:widowControl w:val="0"/>
      <w:autoSpaceDE w:val="0"/>
      <w:autoSpaceDN w:val="0"/>
      <w:adjustRightInd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LightShading-Accent2">
    <w:name w:val="Light Shading Accent 2"/>
    <w:basedOn w:val="TableNormal"/>
    <w:uiPriority w:val="60"/>
    <w:rsid w:val="004803D3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5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8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479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98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4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67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89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4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05944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1782F-44EF-443E-BD83-C33973632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~WRL0001.tmp</Template>
  <TotalTime>138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  PENDAHULUAN</vt:lpstr>
    </vt:vector>
  </TitlesOfParts>
  <Company>Aspire 2930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  PENDAHULUAN</dc:title>
  <dc:subject/>
  <dc:creator>Aspire 2930</dc:creator>
  <cp:keywords/>
  <dc:description/>
  <cp:lastModifiedBy>ASUS</cp:lastModifiedBy>
  <cp:revision>59</cp:revision>
  <cp:lastPrinted>2024-09-02T03:30:00Z</cp:lastPrinted>
  <dcterms:created xsi:type="dcterms:W3CDTF">2011-07-26T06:11:00Z</dcterms:created>
  <dcterms:modified xsi:type="dcterms:W3CDTF">2024-09-02T03:31:00Z</dcterms:modified>
</cp:coreProperties>
</file>